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644C" w:rsidRDefault="0035644C" w:rsidP="003564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KEBBYLL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35644C" w:rsidRDefault="0035644C" w:rsidP="0035644C">
      <w:pPr>
        <w:rPr>
          <w:rFonts w:ascii="Times New Roman" w:hAnsi="Times New Roman" w:cs="Times New Roman"/>
        </w:rPr>
      </w:pPr>
    </w:p>
    <w:p w:rsidR="0035644C" w:rsidRDefault="0035644C" w:rsidP="0035644C">
      <w:pPr>
        <w:rPr>
          <w:rFonts w:ascii="Times New Roman" w:hAnsi="Times New Roman" w:cs="Times New Roman"/>
        </w:rPr>
      </w:pPr>
    </w:p>
    <w:p w:rsidR="0035644C" w:rsidRDefault="0035644C" w:rsidP="003564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trespass and fishing against Henry </w:t>
      </w:r>
      <w:proofErr w:type="spellStart"/>
      <w:r>
        <w:rPr>
          <w:rFonts w:ascii="Times New Roman" w:hAnsi="Times New Roman" w:cs="Times New Roman"/>
        </w:rPr>
        <w:t>Inges</w:t>
      </w:r>
      <w:proofErr w:type="spellEnd"/>
      <w:r>
        <w:rPr>
          <w:rFonts w:ascii="Times New Roman" w:hAnsi="Times New Roman" w:cs="Times New Roman"/>
        </w:rPr>
        <w:t xml:space="preserve"> of</w:t>
      </w:r>
    </w:p>
    <w:p w:rsidR="0035644C" w:rsidRDefault="0035644C" w:rsidP="003564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Stowmarket, Suffolk(q.v.).</w:t>
      </w:r>
    </w:p>
    <w:p w:rsidR="0035644C" w:rsidRDefault="0035644C" w:rsidP="003564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8367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35644C" w:rsidRDefault="0035644C" w:rsidP="0035644C">
      <w:pPr>
        <w:rPr>
          <w:rFonts w:ascii="Times New Roman" w:hAnsi="Times New Roman" w:cs="Times New Roman"/>
        </w:rPr>
      </w:pPr>
    </w:p>
    <w:p w:rsidR="0035644C" w:rsidRDefault="0035644C" w:rsidP="0035644C">
      <w:pPr>
        <w:rPr>
          <w:rFonts w:ascii="Times New Roman" w:hAnsi="Times New Roman" w:cs="Times New Roman"/>
        </w:rPr>
      </w:pPr>
    </w:p>
    <w:p w:rsidR="0035644C" w:rsidRDefault="0035644C" w:rsidP="003564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March 2018</w:t>
      </w:r>
    </w:p>
    <w:p w:rsidR="006B2F86" w:rsidRPr="00E71FC3" w:rsidRDefault="0035644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644C" w:rsidRDefault="0035644C" w:rsidP="00E71FC3">
      <w:r>
        <w:separator/>
      </w:r>
    </w:p>
  </w:endnote>
  <w:endnote w:type="continuationSeparator" w:id="0">
    <w:p w:rsidR="0035644C" w:rsidRDefault="0035644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644C" w:rsidRDefault="0035644C" w:rsidP="00E71FC3">
      <w:r>
        <w:separator/>
      </w:r>
    </w:p>
  </w:footnote>
  <w:footnote w:type="continuationSeparator" w:id="0">
    <w:p w:rsidR="0035644C" w:rsidRDefault="0035644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44C"/>
    <w:rsid w:val="001A7C09"/>
    <w:rsid w:val="0035644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129AE5-5C68-4241-BE31-C384EC2BB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644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5644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2018-03-04T19:40:00Z</dcterms:created>
  <dcterms:modified xsi:type="dcterms:W3CDTF">2018-03-04T19:40:00Z</dcterms:modified>
</cp:coreProperties>
</file>